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罪犯唐友华，男，</w:t>
      </w:r>
      <w:r>
        <w:rPr>
          <w:rFonts w:ascii="仿宋" w:hAnsi="仿宋" w:eastAsia="仿宋"/>
          <w:sz w:val="32"/>
          <w:szCs w:val="32"/>
        </w:rPr>
        <w:t>1972年7月21日</w:t>
      </w:r>
      <w:r>
        <w:rPr>
          <w:rFonts w:hint="eastAsia" w:ascii="仿宋" w:hAnsi="仿宋" w:eastAsia="仿宋"/>
          <w:sz w:val="32"/>
          <w:szCs w:val="32"/>
        </w:rPr>
        <w:t>出生，初中肄业，现在四川省眉州监狱服刑。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，建议对罪犯唐友华减刑六个月。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80" w:lineRule="exact"/>
        <w:ind w:left="-2" w:leftChars="-1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77C6B40"/>
    <w:rsid w:val="0E2938EB"/>
    <w:rsid w:val="115C2A7D"/>
    <w:rsid w:val="16173DAB"/>
    <w:rsid w:val="1E370EF0"/>
    <w:rsid w:val="21B24E78"/>
    <w:rsid w:val="23FE47F6"/>
    <w:rsid w:val="252D22B7"/>
    <w:rsid w:val="28EB7808"/>
    <w:rsid w:val="2B8B35FA"/>
    <w:rsid w:val="2D046372"/>
    <w:rsid w:val="2E525BF0"/>
    <w:rsid w:val="2F103B08"/>
    <w:rsid w:val="35A25556"/>
    <w:rsid w:val="3EB2305B"/>
    <w:rsid w:val="3EFE593B"/>
    <w:rsid w:val="437F66BC"/>
    <w:rsid w:val="44DD0927"/>
    <w:rsid w:val="4C4B759E"/>
    <w:rsid w:val="4DE10C0C"/>
    <w:rsid w:val="50117F68"/>
    <w:rsid w:val="517233A3"/>
    <w:rsid w:val="52874FBA"/>
    <w:rsid w:val="54C128B6"/>
    <w:rsid w:val="57945923"/>
    <w:rsid w:val="58767931"/>
    <w:rsid w:val="5EDB16B7"/>
    <w:rsid w:val="5FF64264"/>
    <w:rsid w:val="6EBF4FEE"/>
    <w:rsid w:val="6F9E6EF4"/>
    <w:rsid w:val="70472BED"/>
    <w:rsid w:val="709412E4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0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2026-02-02T09:37:40Z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